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37D" w:rsidRPr="00F85D51" w:rsidRDefault="000E537D" w:rsidP="00F85D51">
      <w:pPr>
        <w:pStyle w:val="NormalWeb"/>
        <w:spacing w:before="0" w:beforeAutospacing="0" w:after="0" w:afterAutospacing="0"/>
        <w:rPr>
          <w:rFonts w:ascii="方正小标宋简体" w:eastAsia="方正小标宋简体" w:hAnsi="仿宋_GB2312" w:cs="仿宋_GB2312"/>
          <w:color w:val="FF0000"/>
          <w:spacing w:val="50"/>
          <w:w w:val="70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9.5pt;margin-top:22.65pt;width:126pt;height:124.8pt;z-index:-251659776" strokecolor="white">
            <v:textbox>
              <w:txbxContent>
                <w:p w:rsidR="000E537D" w:rsidRPr="005717FC" w:rsidRDefault="000E537D">
                  <w:pPr>
                    <w:rPr>
                      <w:rFonts w:ascii="方正小标宋简体" w:eastAsia="方正小标宋简体"/>
                      <w:color w:val="FF0000"/>
                      <w:w w:val="64"/>
                      <w:sz w:val="156"/>
                      <w:szCs w:val="156"/>
                    </w:rPr>
                  </w:pPr>
                  <w:r w:rsidRPr="005717FC">
                    <w:rPr>
                      <w:rFonts w:ascii="方正小标宋简体" w:eastAsia="方正小标宋简体" w:hint="eastAsia"/>
                      <w:color w:val="FF0000"/>
                      <w:w w:val="64"/>
                      <w:sz w:val="156"/>
                      <w:szCs w:val="156"/>
                    </w:rPr>
                    <w:t>文件</w:t>
                  </w:r>
                </w:p>
              </w:txbxContent>
            </v:textbox>
          </v:shape>
        </w:pict>
      </w:r>
    </w:p>
    <w:p w:rsidR="000E537D" w:rsidRPr="005717FC" w:rsidRDefault="000E537D" w:rsidP="00F85D51">
      <w:pPr>
        <w:pStyle w:val="NormalWeb"/>
        <w:spacing w:before="0" w:beforeAutospacing="0" w:after="0" w:afterAutospacing="0" w:line="1060" w:lineRule="exact"/>
        <w:rPr>
          <w:rFonts w:ascii="方正小标宋简体" w:eastAsia="方正小标宋简体" w:hAnsi="仿宋_GB2312" w:cs="仿宋_GB2312"/>
          <w:color w:val="FF0000"/>
          <w:spacing w:val="78"/>
          <w:w w:val="70"/>
          <w:sz w:val="84"/>
          <w:szCs w:val="84"/>
        </w:rPr>
      </w:pPr>
      <w:r w:rsidRPr="005717FC">
        <w:rPr>
          <w:rFonts w:ascii="方正小标宋简体" w:eastAsia="方正小标宋简体" w:hAnsi="仿宋_GB2312" w:cs="仿宋_GB2312" w:hint="eastAsia"/>
          <w:color w:val="FF0000"/>
          <w:spacing w:val="78"/>
          <w:w w:val="70"/>
          <w:sz w:val="84"/>
          <w:szCs w:val="84"/>
        </w:rPr>
        <w:t>中共安庆市委宣传部</w:t>
      </w:r>
    </w:p>
    <w:p w:rsidR="000E537D" w:rsidRPr="005717FC" w:rsidRDefault="000E537D" w:rsidP="00F85D51">
      <w:pPr>
        <w:spacing w:line="1060" w:lineRule="exact"/>
        <w:ind w:right="482"/>
        <w:rPr>
          <w:rFonts w:ascii="方正小标宋简体" w:eastAsia="方正小标宋简体" w:hAnsi="仿宋_GB2312" w:cs="仿宋_GB2312"/>
          <w:color w:val="FF0000"/>
          <w:spacing w:val="20"/>
          <w:w w:val="66"/>
          <w:sz w:val="84"/>
          <w:szCs w:val="84"/>
        </w:rPr>
      </w:pPr>
      <w:r w:rsidRPr="005717FC">
        <w:rPr>
          <w:rFonts w:ascii="方正小标宋简体" w:eastAsia="方正小标宋简体" w:hAnsi="仿宋_GB2312" w:cs="仿宋_GB2312" w:hint="eastAsia"/>
          <w:color w:val="FF0000"/>
          <w:spacing w:val="20"/>
          <w:w w:val="66"/>
          <w:sz w:val="84"/>
          <w:szCs w:val="84"/>
        </w:rPr>
        <w:t>安庆市社会科学界联合会</w:t>
      </w:r>
    </w:p>
    <w:p w:rsidR="000E537D" w:rsidRPr="00F85D51" w:rsidRDefault="000E537D" w:rsidP="006E2E03">
      <w:pPr>
        <w:pStyle w:val="NormalWeb"/>
        <w:spacing w:before="0" w:beforeAutospacing="0" w:after="0" w:afterAutospacing="0" w:line="24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0E537D" w:rsidRDefault="000E537D" w:rsidP="006E2E03">
      <w:pPr>
        <w:pStyle w:val="NormalWeb"/>
        <w:spacing w:before="0" w:beforeAutospacing="0" w:after="0" w:afterAutospacing="0" w:line="24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0E537D" w:rsidRPr="00707A61" w:rsidRDefault="000E537D" w:rsidP="006E2E03">
      <w:pPr>
        <w:pStyle w:val="NormalWeb"/>
        <w:spacing w:before="0" w:beforeAutospacing="0" w:after="0" w:afterAutospacing="0" w:line="60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宜宣字〔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〕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号</w:t>
      </w:r>
    </w:p>
    <w:p w:rsidR="000E537D" w:rsidRPr="006E2E03" w:rsidRDefault="000E537D" w:rsidP="006E2E03">
      <w:pPr>
        <w:pStyle w:val="NormalWeb"/>
        <w:spacing w:before="0" w:beforeAutospacing="0" w:after="0" w:afterAutospacing="0" w:line="600" w:lineRule="exact"/>
        <w:jc w:val="center"/>
        <w:rPr>
          <w:rFonts w:ascii="仿宋_GB2312" w:eastAsia="仿宋_GB2312" w:hAnsi="仿宋_GB2312" w:cs="仿宋_GB2312"/>
          <w:color w:val="FF0000"/>
          <w:sz w:val="52"/>
          <w:szCs w:val="52"/>
        </w:rPr>
      </w:pPr>
      <w:r>
        <w:rPr>
          <w:noProof/>
        </w:rPr>
        <w:pict>
          <v:line id="_x0000_s1027" style="position:absolute;left:0;text-align:left;z-index:251658752" from="234pt,13.1pt" to="431.25pt,13.1pt" strokecolor="red" strokeweight="2.25pt"/>
        </w:pict>
      </w:r>
      <w:r>
        <w:rPr>
          <w:noProof/>
        </w:rPr>
        <w:pict>
          <v:line id="_x0000_s1028" style="position:absolute;left:0;text-align:left;z-index:251657728" from="-9pt,13.2pt" to="188.25pt,13.2pt" strokecolor="red" strokeweight="2.25pt"/>
        </w:pict>
      </w:r>
      <w:r w:rsidRPr="006E2E03">
        <w:rPr>
          <w:rFonts w:ascii="仿宋_GB2312" w:eastAsia="仿宋_GB2312" w:hAnsi="仿宋_GB2312" w:cs="仿宋_GB2312" w:hint="eastAsia"/>
          <w:color w:val="FF0000"/>
          <w:sz w:val="52"/>
          <w:szCs w:val="52"/>
        </w:rPr>
        <w:t>★</w:t>
      </w:r>
    </w:p>
    <w:p w:rsidR="000E537D" w:rsidRDefault="000E537D" w:rsidP="006E2E03">
      <w:pPr>
        <w:pStyle w:val="NormalWeb"/>
        <w:spacing w:before="0" w:beforeAutospacing="0" w:after="0" w:afterAutospacing="0" w:line="600" w:lineRule="exact"/>
        <w:jc w:val="center"/>
        <w:rPr>
          <w:rFonts w:ascii="黑体" w:eastAsia="黑体" w:hAnsi="黑体" w:cs="黑体"/>
          <w:b/>
          <w:color w:val="000000"/>
          <w:sz w:val="36"/>
          <w:szCs w:val="36"/>
        </w:rPr>
      </w:pPr>
    </w:p>
    <w:p w:rsidR="000E537D" w:rsidRDefault="000E537D">
      <w:bookmarkStart w:id="0" w:name="_GoBack"/>
      <w:bookmarkEnd w:id="0"/>
    </w:p>
    <w:p w:rsidR="000E537D" w:rsidRDefault="000E537D" w:rsidP="006E2E03">
      <w:pPr>
        <w:spacing w:line="6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关于转发《关于开展</w:t>
      </w:r>
      <w:r>
        <w:rPr>
          <w:rFonts w:ascii="方正小标宋简体" w:eastAsia="方正小标宋简体" w:hAnsi="方正小标宋简体" w:cs="方正小标宋简体"/>
          <w:bCs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年度“三项课题”</w:t>
      </w:r>
    </w:p>
    <w:p w:rsidR="000E537D" w:rsidRDefault="000E537D" w:rsidP="006E2E03">
      <w:pPr>
        <w:spacing w:line="6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研究活动的通知》的通知</w:t>
      </w:r>
    </w:p>
    <w:p w:rsidR="000E537D" w:rsidRDefault="000E537D" w:rsidP="006E2E03">
      <w:pPr>
        <w:spacing w:line="600" w:lineRule="exact"/>
        <w:rPr>
          <w:rFonts w:ascii="??" w:hAnsi="??"/>
          <w:sz w:val="32"/>
          <w:szCs w:val="32"/>
        </w:rPr>
      </w:pPr>
    </w:p>
    <w:p w:rsidR="000E537D" w:rsidRDefault="000E537D" w:rsidP="006E2E03">
      <w:pPr>
        <w:spacing w:line="6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各县（市、区）委宣传部、市属各高校、市属各社会组织、市直各有关单位：</w:t>
      </w:r>
    </w:p>
    <w:p w:rsidR="000E537D" w:rsidRDefault="000E537D" w:rsidP="006E2E03">
      <w:pPr>
        <w:spacing w:line="62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现将安徽省社科联下发的《关于开展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年度“三项课题”研究活动的通知》（皖社科联字〔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号），转发给你们，并补充通知如下，请积极参与，认真抓好落实。</w:t>
      </w:r>
    </w:p>
    <w:p w:rsidR="000E537D" w:rsidRDefault="000E537D" w:rsidP="006E2E03">
      <w:pPr>
        <w:spacing w:line="62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一、请于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日前报送选题。</w:t>
      </w:r>
    </w:p>
    <w:p w:rsidR="000E537D" w:rsidRDefault="000E537D" w:rsidP="00BE5EB3">
      <w:pPr>
        <w:spacing w:line="62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二、请于</w:t>
      </w:r>
      <w:r>
        <w:rPr>
          <w:rFonts w:ascii="仿宋_GB2312" w:eastAsia="仿宋_GB2312" w:hAnsi="仿宋_GB2312" w:cs="仿宋_GB2312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日前报送研究成果。研究成果篇幅不得超过</w:t>
      </w:r>
      <w:r>
        <w:rPr>
          <w:rFonts w:ascii="仿宋_GB2312" w:eastAsia="仿宋_GB2312" w:hAnsi="仿宋_GB2312" w:cs="仿宋_GB2312"/>
          <w:sz w:val="32"/>
          <w:szCs w:val="32"/>
        </w:rPr>
        <w:t>8000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字，并在正文前附</w:t>
      </w:r>
      <w:r>
        <w:rPr>
          <w:rFonts w:ascii="仿宋_GB2312" w:eastAsia="仿宋_GB2312" w:hAnsi="仿宋_GB2312" w:cs="仿宋_GB2312"/>
          <w:sz w:val="32"/>
          <w:szCs w:val="32"/>
        </w:rPr>
        <w:t>300</w:t>
      </w:r>
      <w:r>
        <w:rPr>
          <w:rFonts w:ascii="仿宋_GB2312" w:eastAsia="仿宋_GB2312" w:hAnsi="仿宋_GB2312" w:cs="仿宋_GB2312" w:hint="eastAsia"/>
          <w:sz w:val="32"/>
          <w:szCs w:val="32"/>
        </w:rPr>
        <w:t>字左右内容提要及关键词。引文和史料要注明出处（统一要求为页下注），正文后面写明联系方式。</w:t>
      </w:r>
    </w:p>
    <w:p w:rsidR="000E537D" w:rsidRDefault="000E537D" w:rsidP="00BE5EB3">
      <w:pPr>
        <w:spacing w:line="62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三、选题及文章均用电子邮件形式发送至市社科联办公室邮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箱：</w:t>
      </w:r>
      <w:hyperlink r:id="rId6" w:history="1">
        <w:r>
          <w:rPr>
            <w:rStyle w:val="Hyperlink"/>
            <w:rFonts w:ascii="仿宋_GB2312" w:eastAsia="仿宋_GB2312" w:hAnsi="仿宋_GB2312" w:cs="仿宋_GB2312"/>
            <w:color w:val="000000"/>
            <w:sz w:val="32"/>
            <w:szCs w:val="32"/>
            <w:u w:val="none"/>
          </w:rPr>
          <w:t>aqsklbgs@163.com</w:t>
        </w:r>
      </w:hyperlink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联系人：汪莹莹，电话：</w:t>
      </w:r>
      <w:r>
        <w:rPr>
          <w:rFonts w:ascii="仿宋_GB2312" w:eastAsia="仿宋_GB2312" w:hAnsi="仿宋_GB2312" w:cs="仿宋_GB2312"/>
          <w:sz w:val="32"/>
          <w:szCs w:val="32"/>
        </w:rPr>
        <w:t>5346409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0E537D" w:rsidRDefault="000E537D" w:rsidP="006E2E03">
      <w:pPr>
        <w:spacing w:line="6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BE5EB3">
      <w:pPr>
        <w:spacing w:line="620" w:lineRule="exact"/>
        <w:ind w:firstLineChars="100" w:firstLine="31680"/>
        <w:rPr>
          <w:rFonts w:ascii="仿宋_GB2312" w:eastAsia="仿宋_GB2312" w:hAnsi="仿宋_GB2312" w:cs="仿宋_GB2312"/>
          <w:sz w:val="32"/>
          <w:szCs w:val="32"/>
        </w:rPr>
      </w:pPr>
      <w:r w:rsidRPr="005717FC">
        <w:rPr>
          <w:rFonts w:ascii="仿宋_GB2312" w:eastAsia="仿宋_GB2312" w:hAnsi="仿宋_GB2312" w:cs="仿宋_GB2312" w:hint="eastAsia"/>
          <w:sz w:val="32"/>
          <w:szCs w:val="32"/>
        </w:rPr>
        <w:t>中共安庆市委宣传部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安庆市社会科学界联合会</w:t>
      </w:r>
    </w:p>
    <w:p w:rsidR="000E537D" w:rsidRDefault="000E537D" w:rsidP="00BE5EB3">
      <w:pPr>
        <w:spacing w:line="62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    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37D" w:rsidRPr="006E2E03" w:rsidRDefault="000E537D" w:rsidP="006E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报：安徽省社会科学界联合会。</w:t>
      </w:r>
    </w:p>
    <w:sectPr w:rsidR="000E537D" w:rsidRPr="006E2E03" w:rsidSect="006E2E03">
      <w:footerReference w:type="even" r:id="rId7"/>
      <w:footerReference w:type="default" r:id="rId8"/>
      <w:pgSz w:w="11906" w:h="16838"/>
      <w:pgMar w:top="1418" w:right="1701" w:bottom="1418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37D" w:rsidRDefault="000E537D">
      <w:r>
        <w:separator/>
      </w:r>
    </w:p>
  </w:endnote>
  <w:endnote w:type="continuationSeparator" w:id="0">
    <w:p w:rsidR="000E537D" w:rsidRDefault="000E5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7D" w:rsidRDefault="000E537D" w:rsidP="000C29E5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537D" w:rsidRDefault="000E537D" w:rsidP="000C29E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7D" w:rsidRPr="000C29E5" w:rsidRDefault="000E537D" w:rsidP="00A249F0">
    <w:pPr>
      <w:pStyle w:val="Footer"/>
      <w:framePr w:wrap="around" w:vAnchor="text" w:hAnchor="margin" w:xAlign="outside" w:y="1"/>
      <w:rPr>
        <w:rStyle w:val="PageNumber"/>
        <w:rFonts w:ascii="宋体"/>
        <w:sz w:val="24"/>
        <w:szCs w:val="24"/>
      </w:rPr>
    </w:pPr>
    <w:r>
      <w:rPr>
        <w:rStyle w:val="PageNumber"/>
        <w:rFonts w:ascii="宋体" w:hAnsi="宋体"/>
        <w:sz w:val="24"/>
        <w:szCs w:val="24"/>
      </w:rPr>
      <w:t xml:space="preserve">— </w:t>
    </w:r>
    <w:r w:rsidRPr="000C29E5">
      <w:rPr>
        <w:rStyle w:val="PageNumber"/>
        <w:rFonts w:ascii="宋体" w:hAnsi="宋体"/>
        <w:sz w:val="24"/>
        <w:szCs w:val="24"/>
      </w:rPr>
      <w:fldChar w:fldCharType="begin"/>
    </w:r>
    <w:r w:rsidRPr="000C29E5">
      <w:rPr>
        <w:rStyle w:val="PageNumber"/>
        <w:rFonts w:ascii="宋体" w:hAnsi="宋体"/>
        <w:sz w:val="24"/>
        <w:szCs w:val="24"/>
      </w:rPr>
      <w:instrText xml:space="preserve">PAGE  </w:instrText>
    </w:r>
    <w:r w:rsidRPr="000C29E5">
      <w:rPr>
        <w:rStyle w:val="PageNumber"/>
        <w:rFonts w:ascii="宋体" w:hAnsi="宋体"/>
        <w:sz w:val="24"/>
        <w:szCs w:val="24"/>
      </w:rPr>
      <w:fldChar w:fldCharType="separate"/>
    </w:r>
    <w:r>
      <w:rPr>
        <w:rStyle w:val="PageNumber"/>
        <w:rFonts w:ascii="宋体" w:hAnsi="宋体"/>
        <w:noProof/>
        <w:sz w:val="24"/>
        <w:szCs w:val="24"/>
      </w:rPr>
      <w:t>2</w:t>
    </w:r>
    <w:r w:rsidRPr="000C29E5">
      <w:rPr>
        <w:rStyle w:val="PageNumber"/>
        <w:rFonts w:ascii="宋体" w:hAnsi="宋体"/>
        <w:sz w:val="24"/>
        <w:szCs w:val="24"/>
      </w:rPr>
      <w:fldChar w:fldCharType="end"/>
    </w:r>
    <w:r>
      <w:rPr>
        <w:rStyle w:val="PageNumber"/>
        <w:rFonts w:ascii="宋体" w:hAnsi="宋体"/>
        <w:sz w:val="24"/>
        <w:szCs w:val="24"/>
      </w:rPr>
      <w:t xml:space="preserve"> —</w:t>
    </w:r>
  </w:p>
  <w:p w:rsidR="000E537D" w:rsidRDefault="000E537D" w:rsidP="000C29E5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37D" w:rsidRDefault="000E537D">
      <w:r>
        <w:separator/>
      </w:r>
    </w:p>
  </w:footnote>
  <w:footnote w:type="continuationSeparator" w:id="0">
    <w:p w:rsidR="000E537D" w:rsidRDefault="000E53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42C64C8"/>
    <w:rsid w:val="000C29E5"/>
    <w:rsid w:val="000E537D"/>
    <w:rsid w:val="001C21C5"/>
    <w:rsid w:val="001C78B7"/>
    <w:rsid w:val="001D3570"/>
    <w:rsid w:val="001E0526"/>
    <w:rsid w:val="002506D1"/>
    <w:rsid w:val="002559E3"/>
    <w:rsid w:val="002F4CD1"/>
    <w:rsid w:val="003F67D2"/>
    <w:rsid w:val="00421ED3"/>
    <w:rsid w:val="005717FC"/>
    <w:rsid w:val="005B7B8E"/>
    <w:rsid w:val="005D2F12"/>
    <w:rsid w:val="005F439D"/>
    <w:rsid w:val="006B569B"/>
    <w:rsid w:val="006E0D22"/>
    <w:rsid w:val="006E2E03"/>
    <w:rsid w:val="00707A61"/>
    <w:rsid w:val="00897784"/>
    <w:rsid w:val="00950BA1"/>
    <w:rsid w:val="00A249F0"/>
    <w:rsid w:val="00A934F6"/>
    <w:rsid w:val="00B17323"/>
    <w:rsid w:val="00B319D0"/>
    <w:rsid w:val="00B67F4E"/>
    <w:rsid w:val="00BE5EB3"/>
    <w:rsid w:val="00C477D7"/>
    <w:rsid w:val="00D26752"/>
    <w:rsid w:val="00DA1AE6"/>
    <w:rsid w:val="00E17099"/>
    <w:rsid w:val="00EA073D"/>
    <w:rsid w:val="00F85D51"/>
    <w:rsid w:val="01DC2600"/>
    <w:rsid w:val="04D56296"/>
    <w:rsid w:val="140A675F"/>
    <w:rsid w:val="1AF643A7"/>
    <w:rsid w:val="1C5122E8"/>
    <w:rsid w:val="22B94623"/>
    <w:rsid w:val="275750D3"/>
    <w:rsid w:val="2B9C067E"/>
    <w:rsid w:val="2D6E0FCC"/>
    <w:rsid w:val="31E72B88"/>
    <w:rsid w:val="34EE604E"/>
    <w:rsid w:val="37060AD4"/>
    <w:rsid w:val="38F0319F"/>
    <w:rsid w:val="3A9A0A2A"/>
    <w:rsid w:val="41097998"/>
    <w:rsid w:val="442C64C8"/>
    <w:rsid w:val="49E51AB5"/>
    <w:rsid w:val="4B2E0714"/>
    <w:rsid w:val="4CF76DE4"/>
    <w:rsid w:val="5075682A"/>
    <w:rsid w:val="51026B92"/>
    <w:rsid w:val="65E96616"/>
    <w:rsid w:val="661E4B8F"/>
    <w:rsid w:val="74AB092B"/>
    <w:rsid w:val="7BCA2666"/>
    <w:rsid w:val="7E183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1C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C21C5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1C21C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E2E03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Footer">
    <w:name w:val="footer"/>
    <w:basedOn w:val="Normal"/>
    <w:link w:val="FooterChar"/>
    <w:uiPriority w:val="99"/>
    <w:rsid w:val="00DA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9E3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A1AE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9E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qsklbgs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75</Words>
  <Characters>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中共安庆市委宣传部文件</dc:title>
  <dc:subject/>
  <dc:creator>Administrator</dc:creator>
  <cp:keywords/>
  <dc:description/>
  <cp:lastModifiedBy>微软用户</cp:lastModifiedBy>
  <cp:revision>8</cp:revision>
  <cp:lastPrinted>2017-03-09T06:48:00Z</cp:lastPrinted>
  <dcterms:created xsi:type="dcterms:W3CDTF">2018-03-20T07:54:00Z</dcterms:created>
  <dcterms:modified xsi:type="dcterms:W3CDTF">2018-03-22T02:12:00Z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